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t>26-090-Ö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t>LSA 326 Friederikenstraße / Witteringstraße / Brunnenstraße</w:t>
            </w:r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t>Lieferung und Montage einer Lichtsignalanlag in Essen-Rüttenscheid</w:t>
            </w:r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6C21062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1E82826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36A7D1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1C73D81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783B02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1AD6D2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D55FE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37C3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278CB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Preisermittlung-Kalkulation über die Endsumme</dc:title>
  <dc:subject>Kalkualtion über die Endsumme</dc:subject>
  <dc:creator>Dorothea Fenner</dc:creator>
  <cp:lastModifiedBy>Ziemer, Ulrich</cp:lastModifiedBy>
  <cp:revision>2</cp:revision>
  <cp:lastPrinted>2010-03-03T17:05:00Z</cp:lastPrinted>
  <dcterms:created xsi:type="dcterms:W3CDTF">2026-08-18T11:18:00Z</dcterms:created>
  <dcterms:modified xsi:type="dcterms:W3CDTF">2026-08-18T11:18:00Z</dcterms:modified>
</cp:coreProperties>
</file>